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34" w:rsidRPr="00AF38F0" w:rsidRDefault="00C15134" w:rsidP="00CD6F85">
      <w:pPr>
        <w:jc w:val="center"/>
        <w:rPr>
          <w:b/>
          <w:sz w:val="28"/>
          <w:szCs w:val="28"/>
          <w:lang w:val="kk-KZ"/>
        </w:rPr>
      </w:pPr>
      <w:r w:rsidRPr="00AF38F0">
        <w:rPr>
          <w:b/>
          <w:sz w:val="28"/>
          <w:szCs w:val="28"/>
          <w:lang w:val="kk-KZ"/>
        </w:rPr>
        <w:t>Емтихан сұрақтары</w:t>
      </w:r>
    </w:p>
    <w:p w:rsidR="00C15134" w:rsidRPr="00AF38F0" w:rsidRDefault="00C15134" w:rsidP="00CD6F85">
      <w:pPr>
        <w:jc w:val="center"/>
        <w:rPr>
          <w:b/>
          <w:sz w:val="28"/>
          <w:szCs w:val="28"/>
          <w:lang w:val="kk-KZ"/>
        </w:rPr>
      </w:pP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1. Металломагниттік қоспалар құрамы миллиграммен ... көрсетіледі.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2. Ұнтақтау түрінің сипаты</w:t>
      </w:r>
      <w:r w:rsidRPr="00AF38F0">
        <w:rPr>
          <w:sz w:val="28"/>
          <w:szCs w:val="28"/>
          <w:lang w:val="kk-KZ"/>
        </w:rPr>
        <w:t>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3. Наубайханалық бидай ұнтақтауның барлық шығымы, соның ішінде жоғарғы және бірінші сорттың үлесі?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4.</w:t>
      </w:r>
      <w:r w:rsidRPr="00AF38F0">
        <w:rPr>
          <w:sz w:val="28"/>
          <w:szCs w:val="28"/>
          <w:lang w:val="kk-KZ"/>
        </w:rPr>
        <w:t xml:space="preserve"> Бір сорттық </w:t>
      </w:r>
      <w:r w:rsidRPr="00AF38F0">
        <w:rPr>
          <w:spacing w:val="3"/>
          <w:sz w:val="28"/>
          <w:szCs w:val="28"/>
          <w:lang w:val="kk-KZ"/>
        </w:rPr>
        <w:t>ұнтақтау</w:t>
      </w:r>
      <w:r w:rsidRPr="00AF38F0">
        <w:rPr>
          <w:sz w:val="28"/>
          <w:szCs w:val="28"/>
          <w:lang w:val="kk-KZ"/>
        </w:rPr>
        <w:t>дан екінші сорттағы ұнды алу кезіндегі оның шығымы неше пайызға өседі?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pacing w:val="3"/>
          <w:sz w:val="28"/>
          <w:szCs w:val="28"/>
          <w:lang w:val="kk-KZ"/>
        </w:rPr>
        <w:t xml:space="preserve">Сорттық ұнтақтау қандай ұнды алуға мүмкіндік береді?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6. Драннық процесстің бірінші әдісі нені алу үшін қолданылады?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7.</w:t>
      </w:r>
      <w:r w:rsidRPr="00AF38F0">
        <w:rPr>
          <w:sz w:val="28"/>
          <w:szCs w:val="28"/>
          <w:lang w:val="kk-KZ"/>
        </w:rPr>
        <w:t xml:space="preserve"> Бидайды </w:t>
      </w:r>
      <w:r w:rsidRPr="00AF38F0">
        <w:rPr>
          <w:spacing w:val="3"/>
          <w:sz w:val="28"/>
          <w:szCs w:val="28"/>
          <w:lang w:val="kk-KZ"/>
        </w:rPr>
        <w:t xml:space="preserve">ұнтақтау кезінде қандай өнім </w:t>
      </w:r>
      <w:r w:rsidRPr="00AF38F0">
        <w:rPr>
          <w:sz w:val="28"/>
          <w:szCs w:val="28"/>
          <w:lang w:val="kk-KZ"/>
        </w:rPr>
        <w:t xml:space="preserve"> алады?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8. Тегістеу өнімдері ірілігі бойынша келесі топтарға бөлінеді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9.</w:t>
      </w:r>
      <w:r w:rsidRPr="00AF38F0">
        <w:rPr>
          <w:sz w:val="28"/>
          <w:szCs w:val="28"/>
          <w:lang w:val="kk-KZ"/>
        </w:rPr>
        <w:t xml:space="preserve"> Ұнның ылғалдылығы келесі мөлшерден аспауы керек: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10. Ұндағы </w:t>
      </w:r>
      <w:r w:rsidRPr="00AF38F0">
        <w:rPr>
          <w:sz w:val="28"/>
          <w:szCs w:val="28"/>
          <w:lang w:val="kk-KZ"/>
        </w:rPr>
        <w:t>металломагниттік қоспалар  келесі мөлшерден  аспау керек: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11.</w:t>
      </w:r>
      <w:r w:rsidRPr="00AF38F0">
        <w:rPr>
          <w:sz w:val="28"/>
          <w:szCs w:val="28"/>
          <w:lang w:val="kk-KZ"/>
        </w:rPr>
        <w:t>Ұнның сапасы анықталады: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12.</w:t>
      </w:r>
      <w:r w:rsidRPr="00AF38F0">
        <w:rPr>
          <w:sz w:val="28"/>
          <w:szCs w:val="28"/>
          <w:lang w:val="kk-KZ"/>
        </w:rPr>
        <w:t xml:space="preserve"> Органолептикалық әдіспен анықталмайды: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13.</w:t>
      </w:r>
      <w:r w:rsidRPr="00AF38F0">
        <w:rPr>
          <w:sz w:val="28"/>
          <w:szCs w:val="28"/>
          <w:lang w:val="kk-KZ"/>
        </w:rPr>
        <w:t>Зертханалық әдіпен анықтайды: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14.</w:t>
      </w:r>
      <w:r w:rsidRPr="00AF38F0">
        <w:rPr>
          <w:sz w:val="28"/>
          <w:szCs w:val="28"/>
          <w:lang w:val="kk-KZ"/>
        </w:rPr>
        <w:t xml:space="preserve"> Зертханалық әдіспен анықтамайды: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Түсі, дәмі және иісі қандай әдіспен анықталады?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16.</w:t>
      </w:r>
      <w:r w:rsidRPr="00AF38F0">
        <w:rPr>
          <w:sz w:val="28"/>
          <w:szCs w:val="28"/>
          <w:lang w:val="kk-KZ"/>
        </w:rPr>
        <w:t xml:space="preserve"> Ұнның түсі нені көрсететді?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17.</w:t>
      </w:r>
      <w:r w:rsidRPr="00AF38F0">
        <w:rPr>
          <w:sz w:val="28"/>
          <w:szCs w:val="28"/>
          <w:lang w:val="kk-KZ"/>
        </w:rPr>
        <w:t xml:space="preserve"> Түсөлшегішпен өлшейді: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18.</w:t>
      </w:r>
      <w:r w:rsidRPr="00AF38F0">
        <w:rPr>
          <w:sz w:val="28"/>
          <w:szCs w:val="28"/>
          <w:lang w:val="kk-KZ"/>
        </w:rPr>
        <w:t xml:space="preserve"> Қандай қоспамен ұнда қышқыл дәм пайда болады?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19. </w:t>
      </w:r>
      <w:r w:rsidRPr="00AF38F0">
        <w:rPr>
          <w:sz w:val="28"/>
          <w:szCs w:val="28"/>
          <w:lang w:val="kk-KZ"/>
        </w:rPr>
        <w:t xml:space="preserve">Жусан қоспасы бар ұн мен жатып қалған ұнда қандай дәм пайда болады?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20. Ұнның </w:t>
      </w:r>
      <w:r w:rsidRPr="00AF38F0">
        <w:rPr>
          <w:sz w:val="28"/>
          <w:szCs w:val="28"/>
          <w:lang w:val="kk-KZ"/>
        </w:rPr>
        <w:t>иісі</w:t>
      </w:r>
      <w:r w:rsidRPr="00AF38F0">
        <w:rPr>
          <w:spacing w:val="3"/>
          <w:sz w:val="28"/>
          <w:szCs w:val="28"/>
          <w:lang w:val="kk-KZ"/>
        </w:rPr>
        <w:t xml:space="preserve"> неден кейін анықталады?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21.</w:t>
      </w:r>
      <w:r w:rsidRPr="00AF38F0">
        <w:rPr>
          <w:sz w:val="28"/>
          <w:szCs w:val="28"/>
          <w:lang w:val="kk-KZ"/>
        </w:rPr>
        <w:t xml:space="preserve"> Ұнның ылғалдығы қанша пайыздан аспауы тиіс?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color w:val="000000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22. Ұн ұнтақтау </w:t>
      </w:r>
      <w:r w:rsidRPr="00AF38F0">
        <w:rPr>
          <w:color w:val="000000"/>
          <w:sz w:val="28"/>
          <w:szCs w:val="28"/>
          <w:lang w:val="kk-KZ"/>
        </w:rPr>
        <w:t>ірілігі немен анықталады?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23. Ұнның қышқылдылығы жоғары болса, ол нені білдіреді?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24.</w:t>
      </w:r>
      <w:r w:rsidRPr="00AF38F0">
        <w:rPr>
          <w:sz w:val="28"/>
          <w:szCs w:val="28"/>
          <w:lang w:val="kk-KZ"/>
        </w:rPr>
        <w:t xml:space="preserve"> Ұнда клейковина көп болса...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25. Астық ұнтақталу  процессінің нәтижес</w:t>
      </w:r>
      <w:r w:rsidRPr="00AF38F0">
        <w:rPr>
          <w:sz w:val="28"/>
          <w:szCs w:val="28"/>
          <w:lang w:val="kk-KZ"/>
        </w:rPr>
        <w:t>і?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26. Ұн ассортиментінің қалыптасуына әсер етеді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27.</w:t>
      </w:r>
      <w:r w:rsidRPr="00AF38F0">
        <w:rPr>
          <w:sz w:val="28"/>
          <w:szCs w:val="28"/>
          <w:lang w:val="kk-KZ"/>
        </w:rPr>
        <w:t xml:space="preserve"> Астық культурасының түрлеріне байланысты ұнды қалай бөледі? 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28.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Ұнда ақаулардың пайда болу себептері: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29.</w:t>
      </w:r>
      <w:r w:rsidRPr="00AF38F0">
        <w:rPr>
          <w:sz w:val="28"/>
          <w:szCs w:val="28"/>
          <w:lang w:val="kk-KZ"/>
        </w:rPr>
        <w:t xml:space="preserve"> Ұнды қандай көлікпен тасымалдайды?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30.</w:t>
      </w:r>
      <w:r w:rsidRPr="00AF38F0">
        <w:rPr>
          <w:sz w:val="28"/>
          <w:szCs w:val="28"/>
          <w:lang w:val="kk-KZ"/>
        </w:rPr>
        <w:t xml:space="preserve"> Ұнды сақтау кезінде ауаның оптималды салыстырмалы ылғалдығы: 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</w:rPr>
        <w:t>31.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Жарма немесе ұн бар штабель биіктігі неге тәуелді?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32.</w:t>
      </w:r>
      <w:r w:rsidRPr="00AF38F0">
        <w:rPr>
          <w:sz w:val="28"/>
          <w:szCs w:val="28"/>
          <w:lang w:val="kk-KZ"/>
        </w:rPr>
        <w:t xml:space="preserve"> Жыл мезгіліне, түріне, сортына және сақтау шартына не тәуелді?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33.</w:t>
      </w:r>
      <w:r w:rsidRPr="00AF38F0">
        <w:rPr>
          <w:sz w:val="28"/>
          <w:szCs w:val="28"/>
          <w:lang w:val="kk-KZ"/>
        </w:rPr>
        <w:t xml:space="preserve"> Ұнды сақтау ұзақтығы неге тәуелді?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34. </w:t>
      </w:r>
      <w:r w:rsidRPr="00AF38F0">
        <w:rPr>
          <w:sz w:val="28"/>
          <w:szCs w:val="28"/>
          <w:lang w:val="kk-KZ"/>
        </w:rPr>
        <w:t xml:space="preserve">Бидай ұнының кепілдік сақтау мерзімі?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Қайсысы 12 ай сақталады?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36.</w:t>
      </w:r>
      <w:r w:rsidRPr="00AF38F0">
        <w:rPr>
          <w:sz w:val="28"/>
          <w:szCs w:val="28"/>
          <w:lang w:val="kk-KZ"/>
        </w:rPr>
        <w:t xml:space="preserve"> Тегістелген бидайдың, жүгері және сұлы жармасының максималды сақтау уақыты?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37.</w:t>
      </w:r>
      <w:r w:rsidRPr="00AF38F0">
        <w:rPr>
          <w:sz w:val="28"/>
          <w:szCs w:val="28"/>
          <w:lang w:val="kk-KZ"/>
        </w:rPr>
        <w:t xml:space="preserve"> Ұн бар қаптарды штабельде ненің үстінде құрайды?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</w:rPr>
        <w:t>38.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Штабельдерді неге байланысты жеке орналастырады?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39.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Бидай ұны қандай болады?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40.</w:t>
      </w:r>
      <w:r w:rsidRPr="00AF38F0">
        <w:rPr>
          <w:sz w:val="28"/>
          <w:szCs w:val="28"/>
          <w:lang w:val="kk-KZ"/>
        </w:rPr>
        <w:t xml:space="preserve"> Наубайханалық ұн қайсысына жатады?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41.</w:t>
      </w:r>
      <w:r w:rsidRPr="00AF38F0">
        <w:rPr>
          <w:sz w:val="28"/>
          <w:szCs w:val="28"/>
          <w:lang w:val="kk-KZ"/>
        </w:rPr>
        <w:t xml:space="preserve"> Қолмен ұстағанда бидай ұны қандай болады?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42.</w:t>
      </w:r>
      <w:r w:rsidRPr="00AF38F0">
        <w:rPr>
          <w:sz w:val="28"/>
          <w:szCs w:val="28"/>
          <w:lang w:val="kk-KZ"/>
        </w:rPr>
        <w:t xml:space="preserve"> Қолмен ұстағанда қандай </w:t>
      </w:r>
      <w:r w:rsidRPr="00AF38F0">
        <w:rPr>
          <w:spacing w:val="3"/>
          <w:sz w:val="28"/>
          <w:szCs w:val="28"/>
          <w:lang w:val="kk-KZ"/>
        </w:rPr>
        <w:t xml:space="preserve">ұн </w:t>
      </w:r>
      <w:r w:rsidRPr="00AF38F0">
        <w:rPr>
          <w:sz w:val="28"/>
          <w:szCs w:val="28"/>
          <w:lang w:val="kk-KZ"/>
        </w:rPr>
        <w:t xml:space="preserve">жұмсақ, </w:t>
      </w:r>
      <w:r w:rsidRPr="00AF38F0">
        <w:rPr>
          <w:spacing w:val="3"/>
          <w:sz w:val="28"/>
          <w:szCs w:val="28"/>
          <w:lang w:val="kk-KZ"/>
        </w:rPr>
        <w:t xml:space="preserve">жұқа ұнтақталған </w:t>
      </w:r>
      <w:r w:rsidRPr="00AF38F0">
        <w:rPr>
          <w:sz w:val="28"/>
          <w:szCs w:val="28"/>
          <w:lang w:val="kk-KZ"/>
        </w:rPr>
        <w:t xml:space="preserve">болады?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43.</w:t>
      </w:r>
      <w:r w:rsidRPr="00AF38F0">
        <w:rPr>
          <w:sz w:val="28"/>
          <w:szCs w:val="28"/>
          <w:lang w:val="kk-KZ"/>
        </w:rPr>
        <w:t xml:space="preserve"> Ұнды сақтау үшін қолайлы температура?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44.</w:t>
      </w:r>
      <w:r w:rsidRPr="00AF38F0">
        <w:rPr>
          <w:sz w:val="28"/>
          <w:szCs w:val="28"/>
          <w:lang w:val="kk-KZ"/>
        </w:rPr>
        <w:t xml:space="preserve"> Бидай ұнында стандарттар нормалайды?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45. Ұнның сақталуына кері әсер етеді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46.</w:t>
      </w:r>
      <w:r w:rsidRPr="00AF38F0">
        <w:rPr>
          <w:sz w:val="28"/>
          <w:szCs w:val="28"/>
          <w:lang w:val="kk-KZ"/>
        </w:rPr>
        <w:t xml:space="preserve"> Ұндағы металломагниттік қоспалар мөлшері ... көп болмауы тиіс.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47.</w:t>
      </w:r>
      <w:r w:rsidRPr="00AF38F0">
        <w:rPr>
          <w:sz w:val="28"/>
          <w:szCs w:val="28"/>
          <w:lang w:val="kk-KZ"/>
        </w:rPr>
        <w:t xml:space="preserve"> Ұнның зиянкестермен залалдануы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48.</w:t>
      </w:r>
      <w:r w:rsidRPr="00AF38F0">
        <w:rPr>
          <w:sz w:val="28"/>
          <w:szCs w:val="28"/>
          <w:lang w:val="kk-KZ"/>
        </w:rPr>
        <w:t xml:space="preserve"> Минералдық заттардың құрамы процентпен берілуі бұл ...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color w:val="000000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49. </w:t>
      </w:r>
      <w:r w:rsidRPr="00AF38F0">
        <w:rPr>
          <w:color w:val="000000"/>
          <w:sz w:val="28"/>
          <w:szCs w:val="28"/>
          <w:lang w:val="kk-KZ"/>
        </w:rPr>
        <w:t>Күлділігі аспауы тиіс?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50. </w:t>
      </w:r>
      <w:r w:rsidRPr="00AF38F0">
        <w:rPr>
          <w:sz w:val="28"/>
          <w:szCs w:val="28"/>
          <w:lang w:val="kk-KZ"/>
        </w:rPr>
        <w:t xml:space="preserve">Ұнның түсі неге тәуелді?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51.</w:t>
      </w:r>
      <w:r w:rsidRPr="00AF38F0">
        <w:rPr>
          <w:sz w:val="28"/>
          <w:szCs w:val="28"/>
          <w:lang w:val="kk-KZ"/>
        </w:rPr>
        <w:t>Ұнның түрі мен сортына  тәуелді: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52.</w:t>
      </w:r>
      <w:r w:rsidRPr="00AF38F0">
        <w:rPr>
          <w:sz w:val="28"/>
          <w:szCs w:val="28"/>
          <w:lang w:val="kk-KZ"/>
        </w:rPr>
        <w:t xml:space="preserve"> Жоғарғы сортты ұн әдетте ...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53.</w:t>
      </w:r>
      <w:r w:rsidRPr="00AF38F0">
        <w:rPr>
          <w:sz w:val="28"/>
          <w:szCs w:val="28"/>
          <w:lang w:val="kk-KZ"/>
        </w:rPr>
        <w:t xml:space="preserve"> Төменгі сортты ұн әдетте ...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54. </w:t>
      </w:r>
      <w:r w:rsidRPr="00AF38F0">
        <w:rPr>
          <w:sz w:val="28"/>
          <w:szCs w:val="28"/>
          <w:lang w:val="kk-KZ"/>
        </w:rPr>
        <w:t xml:space="preserve">Ұнға қауырсынды бөлшектер көп түссе, онда ... көп болады.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55. Ұнтақтау</w:t>
      </w:r>
      <w:r w:rsidRPr="00AF38F0">
        <w:rPr>
          <w:sz w:val="28"/>
          <w:szCs w:val="28"/>
          <w:lang w:val="kk-KZ"/>
        </w:rPr>
        <w:t xml:space="preserve"> ірілігі астықты ұсақтау дәрежесін сипаттайды және неге әсер етеді?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56. </w:t>
      </w:r>
      <w:r w:rsidRPr="00AF38F0">
        <w:rPr>
          <w:sz w:val="28"/>
          <w:szCs w:val="28"/>
          <w:lang w:val="kk-KZ"/>
        </w:rPr>
        <w:t>Залалданған ұн?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57. </w:t>
      </w:r>
      <w:r w:rsidRPr="00AF38F0">
        <w:rPr>
          <w:sz w:val="28"/>
          <w:szCs w:val="28"/>
          <w:lang w:val="kk-KZ"/>
        </w:rPr>
        <w:t>Сатуға болмайды?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58. </w:t>
      </w:r>
      <w:r w:rsidRPr="00AF38F0">
        <w:rPr>
          <w:sz w:val="28"/>
          <w:szCs w:val="28"/>
          <w:lang w:val="kk-KZ"/>
        </w:rPr>
        <w:t>Шикі клейковина саны мен сапасын тек ... анықтайды.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59.</w:t>
      </w:r>
      <w:r w:rsidRPr="00AF38F0">
        <w:rPr>
          <w:sz w:val="28"/>
          <w:szCs w:val="28"/>
          <w:lang w:val="kk-KZ"/>
        </w:rPr>
        <w:t xml:space="preserve"> Созылмалығына және эластикасына қарап анықтайды: 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60.</w:t>
      </w:r>
      <w:r w:rsidRPr="00AF38F0">
        <w:rPr>
          <w:sz w:val="28"/>
          <w:szCs w:val="28"/>
          <w:lang w:val="kk-KZ"/>
        </w:rPr>
        <w:t xml:space="preserve"> Ұнның сорты жоғары болса, ірілігі ... болады.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61.</w:t>
      </w:r>
      <w:r w:rsidRPr="00AF38F0">
        <w:rPr>
          <w:sz w:val="28"/>
          <w:szCs w:val="28"/>
          <w:lang w:val="kk-KZ"/>
        </w:rPr>
        <w:t xml:space="preserve"> Ұнның ірілігі аз болса?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62.</w:t>
      </w:r>
      <w:r w:rsidRPr="00AF38F0">
        <w:rPr>
          <w:sz w:val="28"/>
          <w:szCs w:val="28"/>
          <w:lang w:val="kk-KZ"/>
        </w:rPr>
        <w:t xml:space="preserve"> Қамыр жасау қабілеті бұл?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63.</w:t>
      </w:r>
      <w:r w:rsidRPr="00AF38F0">
        <w:rPr>
          <w:sz w:val="28"/>
          <w:szCs w:val="28"/>
          <w:lang w:val="kk-KZ"/>
        </w:rPr>
        <w:t>Ұнның күші бұл?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64.</w:t>
      </w:r>
      <w:r w:rsidRPr="00AF38F0">
        <w:rPr>
          <w:sz w:val="28"/>
          <w:szCs w:val="28"/>
          <w:lang w:val="kk-KZ"/>
        </w:rPr>
        <w:t xml:space="preserve"> Наубайханалық ұнды қайта өңдеу кезінде?</w:t>
      </w:r>
    </w:p>
    <w:p w:rsidR="00C15134" w:rsidRPr="00AF38F0" w:rsidRDefault="00C15134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65. Шикі клейковина құрамында құрғақ зат мөлшері?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66. </w:t>
      </w:r>
      <w:r w:rsidRPr="00AF38F0">
        <w:rPr>
          <w:sz w:val="28"/>
          <w:szCs w:val="28"/>
          <w:lang w:val="kk-KZ"/>
        </w:rPr>
        <w:t xml:space="preserve">Шикі клейковина  ылғалдылығы?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67. </w:t>
      </w:r>
      <w:r w:rsidRPr="00AF38F0">
        <w:rPr>
          <w:sz w:val="28"/>
          <w:szCs w:val="28"/>
          <w:lang w:val="kk-KZ"/>
        </w:rPr>
        <w:t xml:space="preserve">Ұнды өндірудегі негізгі шикізат? </w:t>
      </w:r>
    </w:p>
    <w:p w:rsidR="00C15134" w:rsidRPr="00AF38F0" w:rsidRDefault="00C15134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68. Наубайханалық қарабида ұны  қандай сорттан жинақталады? </w:t>
      </w:r>
    </w:p>
    <w:p w:rsidR="00C15134" w:rsidRPr="00AF38F0" w:rsidRDefault="00C15134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69. Ұнды қаптау үшін қандай ыдыстар қолданылады?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70. </w:t>
      </w:r>
      <w:r w:rsidRPr="00AF38F0">
        <w:rPr>
          <w:sz w:val="28"/>
          <w:szCs w:val="28"/>
          <w:lang w:val="kk-KZ"/>
        </w:rPr>
        <w:t>Таңба қай жерге қойылады?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71.</w:t>
      </w:r>
      <w:r w:rsidRPr="00AF38F0">
        <w:rPr>
          <w:sz w:val="28"/>
          <w:szCs w:val="28"/>
          <w:lang w:val="kk-KZ"/>
        </w:rPr>
        <w:t xml:space="preserve"> Көліктық ыдысқа манипуляциялық таңба қойылуы тиіс пе?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72.</w:t>
      </w:r>
      <w:r w:rsidRPr="00AF38F0">
        <w:rPr>
          <w:sz w:val="28"/>
          <w:szCs w:val="28"/>
          <w:lang w:val="kk-KZ"/>
        </w:rPr>
        <w:t xml:space="preserve"> Ұнның қандай сорттарында қауырсынды бөлшектер кездеседі?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73.</w:t>
      </w:r>
      <w:r w:rsidRPr="00AF38F0">
        <w:rPr>
          <w:sz w:val="28"/>
          <w:szCs w:val="28"/>
          <w:lang w:val="kk-KZ"/>
        </w:rPr>
        <w:t xml:space="preserve"> Ұнның құрамындағы минералдық қоспалардың болуын немен анықтайды?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74.</w:t>
      </w:r>
      <w:r w:rsidRPr="00AF38F0">
        <w:rPr>
          <w:sz w:val="28"/>
          <w:szCs w:val="28"/>
          <w:lang w:val="kk-KZ"/>
        </w:rPr>
        <w:t xml:space="preserve"> Ұнның құрамында минералдық қоспалардың болуын шайнаумен анықтайды, бұл кезде не сезілмеуі тиіс? 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75.</w:t>
      </w:r>
      <w:r w:rsidRPr="00AF38F0">
        <w:rPr>
          <w:sz w:val="28"/>
          <w:szCs w:val="28"/>
          <w:lang w:val="kk-KZ"/>
        </w:rPr>
        <w:t xml:space="preserve"> Ұнның физико-химиялық  қасиеттері нені анықтайды? 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76.</w:t>
      </w:r>
      <w:r w:rsidRPr="00F3639F">
        <w:rPr>
          <w:sz w:val="28"/>
          <w:szCs w:val="28"/>
          <w:lang w:val="kk-KZ"/>
        </w:rPr>
        <w:t xml:space="preserve"> Сиыр сүттінің құрамына не кіреді?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77.</w:t>
      </w:r>
      <w:r w:rsidRPr="00F3639F">
        <w:rPr>
          <w:sz w:val="28"/>
          <w:szCs w:val="28"/>
          <w:lang w:val="kk-KZ"/>
        </w:rPr>
        <w:t xml:space="preserve"> Пастерленген сүтті қандай жағдайда сақтау керек?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78.</w:t>
      </w:r>
      <w:r w:rsidRPr="00F3639F">
        <w:rPr>
          <w:sz w:val="28"/>
          <w:szCs w:val="28"/>
          <w:lang w:val="kk-KZ"/>
        </w:rPr>
        <w:t xml:space="preserve"> Консервідегі қоюландырылған сүттің қандай түрлерін білесіз?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79.</w:t>
      </w:r>
      <w:r w:rsidRPr="00F3639F">
        <w:rPr>
          <w:sz w:val="28"/>
          <w:szCs w:val="28"/>
          <w:lang w:val="kk-KZ"/>
        </w:rPr>
        <w:t xml:space="preserve"> Қандай сары майдың түрлерін білесіз?</w:t>
      </w:r>
    </w:p>
    <w:p w:rsidR="00C15134" w:rsidRPr="00F3639F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F3639F">
        <w:rPr>
          <w:sz w:val="28"/>
          <w:szCs w:val="28"/>
          <w:lang w:val="kk-KZ"/>
        </w:rPr>
        <w:t>80. Шикі картоп және жүгері крахмалын қалай алады?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81.</w:t>
      </w:r>
      <w:r w:rsidRPr="00F3639F">
        <w:rPr>
          <w:sz w:val="28"/>
          <w:szCs w:val="28"/>
          <w:lang w:val="kk-KZ"/>
        </w:rPr>
        <w:t xml:space="preserve"> Картоп және кукурузаның орташа химиялық құрамы қандай?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82.</w:t>
      </w:r>
      <w:r w:rsidRPr="00F3639F">
        <w:rPr>
          <w:sz w:val="28"/>
          <w:szCs w:val="28"/>
          <w:lang w:val="kk-KZ"/>
        </w:rPr>
        <w:t xml:space="preserve"> Сірненің қандай түрін білесіздер?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83.</w:t>
      </w:r>
      <w:r w:rsidRPr="00F3639F">
        <w:rPr>
          <w:sz w:val="28"/>
          <w:szCs w:val="28"/>
          <w:lang w:val="kk-KZ"/>
        </w:rPr>
        <w:t xml:space="preserve"> Модификацияланған крахмалдар қайда қолданылады?</w:t>
      </w:r>
    </w:p>
    <w:p w:rsidR="00C15134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84.</w:t>
      </w:r>
      <w:r w:rsidRPr="00F3639F">
        <w:rPr>
          <w:sz w:val="28"/>
          <w:szCs w:val="28"/>
          <w:lang w:val="kk-KZ"/>
        </w:rPr>
        <w:t xml:space="preserve"> Ем - дәмдік өнімдер өндірісіндегі глюкоза - фруктозалық сироптың артықшылығы неде?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85.</w:t>
      </w:r>
      <w:r w:rsidRPr="00F3639F">
        <w:rPr>
          <w:sz w:val="28"/>
          <w:szCs w:val="28"/>
          <w:lang w:val="kk-KZ"/>
        </w:rPr>
        <w:t xml:space="preserve"> Қант қызылшасында қанттың мөлшері қанша?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86.</w:t>
      </w:r>
      <w:r w:rsidRPr="00F3639F">
        <w:rPr>
          <w:sz w:val="28"/>
          <w:szCs w:val="28"/>
          <w:lang w:val="kk-KZ"/>
        </w:rPr>
        <w:t xml:space="preserve"> Қантқызылшасынан ұсақ - қантты алу өндірісінің технологиялық сұлбасы қандай кезеңдерден тұрады?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87.</w:t>
      </w:r>
      <w:r w:rsidRPr="00F3639F">
        <w:rPr>
          <w:sz w:val="28"/>
          <w:szCs w:val="28"/>
          <w:lang w:val="kk-KZ"/>
        </w:rPr>
        <w:t xml:space="preserve"> Диффузды шырынды калай тазалайды</w:t>
      </w:r>
      <w:r w:rsidRPr="00F3639F">
        <w:rPr>
          <w:sz w:val="28"/>
          <w:szCs w:val="28"/>
        </w:rPr>
        <w:t>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88.</w:t>
      </w:r>
      <w:r w:rsidRPr="00F3639F">
        <w:rPr>
          <w:sz w:val="28"/>
          <w:szCs w:val="28"/>
          <w:lang w:val="kk-KZ"/>
        </w:rPr>
        <w:t xml:space="preserve"> У</w:t>
      </w:r>
      <w:r w:rsidRPr="00F3639F">
        <w:rPr>
          <w:sz w:val="28"/>
          <w:szCs w:val="28"/>
        </w:rPr>
        <w:t>тфель</w:t>
      </w:r>
      <w:r w:rsidRPr="00F3639F">
        <w:rPr>
          <w:sz w:val="28"/>
          <w:szCs w:val="28"/>
          <w:lang w:val="kk-KZ"/>
        </w:rPr>
        <w:t xml:space="preserve"> дегеніміз не</w:t>
      </w:r>
      <w:r w:rsidRPr="00F3639F">
        <w:rPr>
          <w:sz w:val="28"/>
          <w:szCs w:val="28"/>
        </w:rPr>
        <w:t>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89.</w:t>
      </w:r>
      <w:r w:rsidRPr="00F3639F">
        <w:rPr>
          <w:sz w:val="28"/>
          <w:szCs w:val="28"/>
          <w:lang w:val="kk-KZ"/>
        </w:rPr>
        <w:t xml:space="preserve"> Шақпақ - қант өндірісінің технологиялық сұлбасы қандай кезеңдерден тұрады?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90.</w:t>
      </w:r>
      <w:r w:rsidRPr="00F3639F">
        <w:rPr>
          <w:sz w:val="28"/>
          <w:szCs w:val="28"/>
          <w:lang w:val="kk-KZ"/>
        </w:rPr>
        <w:t xml:space="preserve"> Ашытқыны қалыпқа келтіру және буып - түю денеіміз қандай процестер?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91.</w:t>
      </w:r>
      <w:r w:rsidRPr="00F3639F">
        <w:rPr>
          <w:sz w:val="28"/>
          <w:szCs w:val="28"/>
          <w:lang w:val="kk-KZ"/>
        </w:rPr>
        <w:t xml:space="preserve"> Мамандандырылған ашытқы және спирт - ашытқы зауыттарында алынатын, наубайханалық ашытқы технологиясының ерекшелігі неде?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92.</w:t>
      </w:r>
      <w:r w:rsidRPr="00F3639F">
        <w:rPr>
          <w:rStyle w:val="shorttext"/>
          <w:sz w:val="28"/>
          <w:szCs w:val="28"/>
          <w:lang w:val="kk-KZ"/>
        </w:rPr>
        <w:t xml:space="preserve"> Тамақ өңдеу әдістері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93.</w:t>
      </w:r>
      <w:r w:rsidRPr="00F3639F">
        <w:rPr>
          <w:rStyle w:val="shorttext"/>
          <w:sz w:val="28"/>
          <w:szCs w:val="28"/>
          <w:lang w:val="kk-KZ"/>
        </w:rPr>
        <w:t xml:space="preserve"> Термиялық өңдеу әдістерінің жіктелуі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94.</w:t>
      </w:r>
      <w:r w:rsidRPr="00F3639F">
        <w:rPr>
          <w:sz w:val="28"/>
          <w:szCs w:val="28"/>
          <w:lang w:val="kk-KZ"/>
        </w:rPr>
        <w:t xml:space="preserve"> Алдын ала термиялық физика-химиялық өзгерістер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95.</w:t>
      </w:r>
      <w:r w:rsidRPr="00F3639F">
        <w:rPr>
          <w:sz w:val="28"/>
          <w:szCs w:val="28"/>
          <w:lang w:val="kk-KZ"/>
        </w:rPr>
        <w:t xml:space="preserve"> Қоректік және биологиялық құндылықтардағы өзгерістер өнімдер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96.</w:t>
      </w:r>
      <w:r w:rsidRPr="00F3639F">
        <w:rPr>
          <w:sz w:val="28"/>
          <w:szCs w:val="28"/>
          <w:lang w:val="kk-KZ"/>
        </w:rPr>
        <w:t xml:space="preserve"> Қандай жемістерден алынатын пектин сілікпе түзу қабілетіне ие?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97.</w:t>
      </w:r>
      <w:r w:rsidRPr="00F3639F">
        <w:rPr>
          <w:sz w:val="28"/>
          <w:szCs w:val="28"/>
          <w:lang w:val="kk-KZ"/>
        </w:rPr>
        <w:t xml:space="preserve"> Агарды неден өндіреді?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98.</w:t>
      </w:r>
      <w:r w:rsidRPr="00F3639F">
        <w:rPr>
          <w:sz w:val="28"/>
          <w:szCs w:val="28"/>
          <w:lang w:val="kk-KZ"/>
        </w:rPr>
        <w:t xml:space="preserve"> Желатинді неден алады?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99.</w:t>
      </w:r>
      <w:r w:rsidRPr="00F3639F">
        <w:rPr>
          <w:sz w:val="28"/>
          <w:szCs w:val="28"/>
          <w:lang w:val="kk-KZ"/>
        </w:rPr>
        <w:t xml:space="preserve"> Тағамдық қышқылдарды қайда қолданады?</w:t>
      </w: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100.</w:t>
      </w:r>
      <w:r w:rsidRPr="00F3639F">
        <w:rPr>
          <w:sz w:val="28"/>
          <w:szCs w:val="28"/>
          <w:lang w:val="kk-KZ"/>
        </w:rPr>
        <w:t xml:space="preserve"> Бояғыш заттарға ұсынылатын талаптар?</w:t>
      </w:r>
    </w:p>
    <w:p w:rsidR="00C15134" w:rsidRDefault="00C15134" w:rsidP="00F3639F">
      <w:pPr>
        <w:shd w:val="clear" w:color="auto" w:fill="FFFFFF"/>
        <w:tabs>
          <w:tab w:val="left" w:pos="455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101. Т</w:t>
      </w:r>
      <w:r w:rsidRPr="00F3639F">
        <w:rPr>
          <w:sz w:val="28"/>
          <w:szCs w:val="28"/>
          <w:lang w:val="kk-KZ"/>
        </w:rPr>
        <w:t>атымдықтарды атаңыз.</w:t>
      </w:r>
    </w:p>
    <w:p w:rsidR="00C15134" w:rsidRPr="004B1EB0" w:rsidRDefault="00C15134" w:rsidP="00F3639F">
      <w:pPr>
        <w:shd w:val="clear" w:color="auto" w:fill="FFFFFF"/>
        <w:tabs>
          <w:tab w:val="left" w:pos="4557"/>
        </w:tabs>
        <w:ind w:left="567"/>
        <w:jc w:val="both"/>
        <w:rPr>
          <w:b/>
          <w:lang w:val="kk-KZ"/>
        </w:rPr>
      </w:pPr>
      <w:r>
        <w:rPr>
          <w:sz w:val="28"/>
          <w:szCs w:val="28"/>
          <w:lang w:val="kk-KZ"/>
        </w:rPr>
        <w:t>102.</w:t>
      </w:r>
      <w:r w:rsidRPr="00F3639F">
        <w:rPr>
          <w:b/>
          <w:lang w:val="kk-KZ"/>
        </w:rPr>
        <w:t xml:space="preserve"> </w:t>
      </w:r>
      <w:r w:rsidRPr="00F3639F">
        <w:rPr>
          <w:sz w:val="28"/>
          <w:szCs w:val="28"/>
          <w:lang w:val="kk-KZ"/>
        </w:rPr>
        <w:t>Дәстүрлі емес шикізат түрлері</w:t>
      </w:r>
    </w:p>
    <w:p w:rsidR="00C15134" w:rsidRPr="00F3639F" w:rsidRDefault="00C15134" w:rsidP="00F3639F">
      <w:pPr>
        <w:shd w:val="clear" w:color="auto" w:fill="FFFFFF"/>
        <w:tabs>
          <w:tab w:val="left" w:pos="4557"/>
        </w:tabs>
        <w:ind w:left="567"/>
        <w:jc w:val="both"/>
        <w:rPr>
          <w:sz w:val="28"/>
          <w:szCs w:val="28"/>
          <w:lang w:val="kk-KZ"/>
        </w:rPr>
      </w:pPr>
    </w:p>
    <w:p w:rsidR="00C15134" w:rsidRDefault="00C15134" w:rsidP="00F3639F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</w:p>
    <w:p w:rsidR="00C15134" w:rsidRPr="00F3639F" w:rsidRDefault="00C15134" w:rsidP="00F363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3639F">
        <w:rPr>
          <w:sz w:val="28"/>
          <w:szCs w:val="28"/>
          <w:lang w:val="kk-KZ"/>
        </w:rPr>
        <w:t xml:space="preserve"> </w:t>
      </w:r>
    </w:p>
    <w:p w:rsidR="00C15134" w:rsidRPr="00AF38F0" w:rsidRDefault="00C15134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</w:p>
    <w:p w:rsidR="00C15134" w:rsidRPr="00AF38F0" w:rsidRDefault="00C15134" w:rsidP="00D43510">
      <w:pPr>
        <w:ind w:firstLine="540"/>
        <w:jc w:val="both"/>
        <w:rPr>
          <w:sz w:val="28"/>
          <w:szCs w:val="28"/>
          <w:lang w:val="kk-KZ"/>
        </w:rPr>
      </w:pPr>
    </w:p>
    <w:sectPr w:rsidR="00C15134" w:rsidRPr="00AF38F0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74F53"/>
    <w:multiLevelType w:val="hybridMultilevel"/>
    <w:tmpl w:val="EB3AD7FA"/>
    <w:lvl w:ilvl="0" w:tplc="51326BFA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147B2A"/>
    <w:rsid w:val="0015221A"/>
    <w:rsid w:val="002C7889"/>
    <w:rsid w:val="002D11E6"/>
    <w:rsid w:val="004B1EB0"/>
    <w:rsid w:val="004E7247"/>
    <w:rsid w:val="005079B7"/>
    <w:rsid w:val="005241D9"/>
    <w:rsid w:val="00524F42"/>
    <w:rsid w:val="0056135B"/>
    <w:rsid w:val="005C3BAE"/>
    <w:rsid w:val="006F1BAA"/>
    <w:rsid w:val="007315C3"/>
    <w:rsid w:val="007F6AEF"/>
    <w:rsid w:val="00872413"/>
    <w:rsid w:val="00897FDA"/>
    <w:rsid w:val="00981DA9"/>
    <w:rsid w:val="00A21EFD"/>
    <w:rsid w:val="00A56328"/>
    <w:rsid w:val="00A91A45"/>
    <w:rsid w:val="00A956F8"/>
    <w:rsid w:val="00AA2E44"/>
    <w:rsid w:val="00AF38F0"/>
    <w:rsid w:val="00C150AD"/>
    <w:rsid w:val="00C15134"/>
    <w:rsid w:val="00CD6F85"/>
    <w:rsid w:val="00D43510"/>
    <w:rsid w:val="00DF224B"/>
    <w:rsid w:val="00E8280E"/>
    <w:rsid w:val="00E97C5E"/>
    <w:rsid w:val="00F3639F"/>
    <w:rsid w:val="00FF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150AD"/>
    <w:pPr>
      <w:widowControl w:val="0"/>
      <w:suppressAutoHyphens/>
    </w:pPr>
    <w:rPr>
      <w:rFonts w:ascii="Calibri" w:hAnsi="Calibri"/>
      <w:kern w:val="1"/>
      <w:lang w:eastAsia="ar-SA"/>
    </w:rPr>
  </w:style>
  <w:style w:type="character" w:customStyle="1" w:styleId="shorttext">
    <w:name w:val="short_text"/>
    <w:basedOn w:val="DefaultParagraphFont"/>
    <w:uiPriority w:val="99"/>
    <w:rsid w:val="00F363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3</Pages>
  <Words>763</Words>
  <Characters>4354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6</cp:revision>
  <cp:lastPrinted>2012-03-29T07:33:00Z</cp:lastPrinted>
  <dcterms:created xsi:type="dcterms:W3CDTF">2018-02-08T18:25:00Z</dcterms:created>
  <dcterms:modified xsi:type="dcterms:W3CDTF">2018-04-05T03:53:00Z</dcterms:modified>
</cp:coreProperties>
</file>